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3D256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07143/007-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3D2568" w:rsidRPr="003D256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3D2568" w:rsidRPr="003D2568">
          <w:rPr>
            <w:rStyle w:val="aa"/>
          </w:rPr>
          <w:t>440052, г. Пенза, ул. Ново-Тамбовская, д.9;</w:t>
        </w:r>
        <w:r w:rsidR="003D2568" w:rsidRPr="003D2568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3D2568" w:rsidRPr="003D2568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3D2568" w:rsidRPr="003D2568">
          <w:rPr>
            <w:u w:val="single"/>
          </w:rPr>
          <w:t xml:space="preserve"> 07143/007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3D2568" w:rsidRPr="003D2568">
          <w:rPr>
            <w:rStyle w:val="aa"/>
          </w:rPr>
          <w:t xml:space="preserve"> Заведующий </w:t>
        </w:r>
        <w:r w:rsidR="003D2568" w:rsidRPr="003D2568">
          <w:rPr>
            <w:u w:val="single"/>
          </w:rPr>
          <w:t xml:space="preserve">отделением - врач - 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3D2568" w:rsidRPr="003D2568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3D2568" w:rsidRPr="003D2568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95613C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5613C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5613C" w:rsidP="005859B9">
      <w:fldSimple w:instr=" DOCVARIABLE operac \* MERGEFORMAT ">
        <w:r w:rsidR="003D2568" w:rsidRPr="003D2568">
          <w:t xml:space="preserve"> Проведение медицинских осмотров и диагностики заболеваний, лечение пациентов,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C7E9C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3D256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07143/007-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5613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5613C" w:rsidRPr="009E2A4C">
            <w:rPr>
              <w:rStyle w:val="ad"/>
              <w:sz w:val="20"/>
              <w:szCs w:val="20"/>
            </w:rPr>
            <w:fldChar w:fldCharType="separate"/>
          </w:r>
          <w:r w:rsidR="003D2568">
            <w:rPr>
              <w:rStyle w:val="ad"/>
              <w:noProof/>
              <w:sz w:val="20"/>
              <w:szCs w:val="20"/>
            </w:rPr>
            <w:t>1</w:t>
          </w:r>
          <w:r w:rsidR="0095613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D2568" w:rsidRPr="003D2568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2DC82C1E97C4C59ADBEB39C8612173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7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6342B6687A84EC498EC5C2E4CEBA15B"/>
    <w:docVar w:name="rm_id" w:val="172"/>
    <w:docVar w:name="rm_name" w:val=" Заведующий отделением - врач - фтизиатр "/>
    <w:docVar w:name="rm_number" w:val=" 07143/007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4D8D"/>
    <w:rsid w:val="00206853"/>
    <w:rsid w:val="00234932"/>
    <w:rsid w:val="002E55C6"/>
    <w:rsid w:val="00305B2F"/>
    <w:rsid w:val="00367816"/>
    <w:rsid w:val="003876C3"/>
    <w:rsid w:val="003C24DB"/>
    <w:rsid w:val="003D2568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5613C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